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010894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010894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010894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010894">
        <w:fldChar w:fldCharType="begin"/>
      </w:r>
      <w:r w:rsidR="00974B56">
        <w:instrText xml:space="preserve">DOCVARIABLE "SP_FUNC:GetVivodOjectov(CONTEXT)"  \* MERGEFORMAT </w:instrText>
      </w:r>
      <w:r w:rsidR="00010894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010894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010894">
        <w:fldChar w:fldCharType="begin"/>
      </w:r>
      <w:r w:rsidR="00974B56">
        <w:instrText xml:space="preserve">DOCVARIABLE "SP_FUNC: GetObjectRegin (CONTEXT)" \* MERGEFORMAT </w:instrText>
      </w:r>
      <w:r w:rsidR="00010894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010894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D0FE9" w:rsidRPr="00FA334D" w:rsidRDefault="00862CCC" w:rsidP="00ED0FE9">
      <w:pPr>
        <w:suppressAutoHyphens/>
        <w:overflowPunct w:val="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ED0FE9" w:rsidRPr="00FA334D">
        <w:rPr>
          <w:sz w:val="24"/>
          <w:szCs w:val="24"/>
        </w:rPr>
        <w:t>Испрашиваемый земельный участок расположен в</w:t>
      </w:r>
      <w:r w:rsidR="00ED0FE9">
        <w:rPr>
          <w:sz w:val="24"/>
          <w:szCs w:val="24"/>
        </w:rPr>
        <w:t xml:space="preserve"> </w:t>
      </w:r>
      <w:proofErr w:type="spellStart"/>
      <w:r w:rsidR="00ED0FE9" w:rsidRPr="00FA334D">
        <w:rPr>
          <w:sz w:val="24"/>
          <w:szCs w:val="24"/>
        </w:rPr>
        <w:t>водоохранной</w:t>
      </w:r>
      <w:proofErr w:type="spellEnd"/>
      <w:r w:rsidR="00ED0FE9" w:rsidRPr="00FA334D">
        <w:rPr>
          <w:sz w:val="24"/>
          <w:szCs w:val="24"/>
        </w:rPr>
        <w:t xml:space="preserve"> зоне реки </w:t>
      </w:r>
      <w:proofErr w:type="spellStart"/>
      <w:r w:rsidR="00ED0FE9" w:rsidRPr="00FA334D">
        <w:rPr>
          <w:sz w:val="24"/>
          <w:szCs w:val="24"/>
        </w:rPr>
        <w:t>Семибратка</w:t>
      </w:r>
      <w:proofErr w:type="spellEnd"/>
      <w:r w:rsidR="00ED0FE9" w:rsidRPr="00FA334D">
        <w:rPr>
          <w:sz w:val="24"/>
          <w:szCs w:val="24"/>
        </w:rPr>
        <w:t xml:space="preserve"> на расстоянии порядка 25 метров от уреза воды, в пределах II пояса зоны санитарной охраны </w:t>
      </w:r>
      <w:proofErr w:type="spellStart"/>
      <w:r w:rsidR="00ED0FE9" w:rsidRPr="00FA334D">
        <w:rPr>
          <w:sz w:val="24"/>
          <w:szCs w:val="24"/>
        </w:rPr>
        <w:t>Айского</w:t>
      </w:r>
      <w:proofErr w:type="spellEnd"/>
      <w:r w:rsidR="00ED0FE9" w:rsidRPr="00FA334D">
        <w:rPr>
          <w:sz w:val="24"/>
          <w:szCs w:val="24"/>
        </w:rPr>
        <w:t xml:space="preserve"> водохранилища. Использование земельного участка для ведения личного подсобного хозяйства при соблюдении следующих условий: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 xml:space="preserve">1. В соответствии с «Проектом зоны санитарной охраны водозабора из </w:t>
      </w:r>
      <w:proofErr w:type="spellStart"/>
      <w:r w:rsidRPr="00FA334D">
        <w:rPr>
          <w:sz w:val="24"/>
          <w:szCs w:val="24"/>
        </w:rPr>
        <w:t>Айского</w:t>
      </w:r>
      <w:proofErr w:type="spellEnd"/>
      <w:r w:rsidRPr="00FA334D">
        <w:rPr>
          <w:sz w:val="24"/>
          <w:szCs w:val="24"/>
        </w:rPr>
        <w:t xml:space="preserve"> водохранилища» в пределах II пояса ЗСО водохранилища: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 xml:space="preserve">1.1. не допускать размещение объектов, обуславливающих опасность микробного загрязнения </w:t>
      </w:r>
      <w:r w:rsidRPr="00FA334D">
        <w:rPr>
          <w:sz w:val="24"/>
          <w:szCs w:val="24"/>
        </w:rPr>
        <w:lastRenderedPageBreak/>
        <w:t>подземных вод;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1.2. не допускать применение удобрений и ядохимикатов при использовании земельного участка;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1.3. не допускать отведение сточных вод (в том числе поверхностных, ливневых) в зоне водосбора II - III поясов ЗСО источника водоснабжения, не отвечающих гигиеническим требованиям к охране поверхностных вод;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1.4. отвод хозяйственно-бытовых сточных вод осуществлять в водонепроницаемый выгреб;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1.5. запрещено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2.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 xml:space="preserve">2.1. территория парковки автомобиля и подъездные пути в пределах территории </w:t>
      </w:r>
      <w:proofErr w:type="spellStart"/>
      <w:r w:rsidRPr="00FA334D">
        <w:rPr>
          <w:sz w:val="24"/>
          <w:szCs w:val="24"/>
        </w:rPr>
        <w:t>водоохранной</w:t>
      </w:r>
      <w:proofErr w:type="spellEnd"/>
      <w:r w:rsidRPr="00FA334D">
        <w:rPr>
          <w:sz w:val="24"/>
          <w:szCs w:val="24"/>
        </w:rPr>
        <w:t xml:space="preserve"> зоны должны иметь твердое покрытие;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2.2. размещение бытовых и сельскохозяйственных отходов, навоза, отвалов размываемых грунтов запрещено;</w:t>
      </w:r>
    </w:p>
    <w:p w:rsidR="00ED0FE9" w:rsidRPr="00FA334D" w:rsidRDefault="00ED0FE9" w:rsidP="00ED0FE9">
      <w:pPr>
        <w:suppressAutoHyphens/>
        <w:overflowPunct w:val="0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2.3. не использовать сточные воды для удобрения почв;</w:t>
      </w:r>
    </w:p>
    <w:p w:rsidR="00862CCC" w:rsidRPr="005E6415" w:rsidRDefault="00ED0FE9" w:rsidP="00ED0FE9">
      <w:pPr>
        <w:widowControl/>
        <w:ind w:left="426" w:hanging="426"/>
        <w:jc w:val="both"/>
        <w:rPr>
          <w:sz w:val="24"/>
          <w:szCs w:val="24"/>
        </w:rPr>
      </w:pPr>
      <w:r w:rsidRPr="00FA334D">
        <w:rPr>
          <w:sz w:val="24"/>
          <w:szCs w:val="24"/>
        </w:rPr>
        <w:t>2.4.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</w:t>
      </w:r>
      <w:r w:rsidR="00862CCC">
        <w:rPr>
          <w:sz w:val="24"/>
          <w:szCs w:val="24"/>
        </w:rPr>
        <w:t>.</w:t>
      </w:r>
    </w:p>
    <w:p w:rsidR="00862CCC" w:rsidRPr="00CD512E" w:rsidRDefault="00862CCC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</w:t>
      </w:r>
      <w:r w:rsidRPr="004F521B">
        <w:lastRenderedPageBreak/>
        <w:t xml:space="preserve">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010894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010894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010894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010894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01089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01089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010894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010894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10894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3C6C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62CCC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D0FE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1950</Words>
  <Characters>14938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36</cp:revision>
  <cp:lastPrinted>2020-11-26T06:18:00Z</cp:lastPrinted>
  <dcterms:created xsi:type="dcterms:W3CDTF">2020-11-19T08:31:00Z</dcterms:created>
  <dcterms:modified xsi:type="dcterms:W3CDTF">2024-03-26T07:25:00Z</dcterms:modified>
</cp:coreProperties>
</file>